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715E" w:rsidRDefault="0029715E" w:rsidP="0029715E">
      <w:pPr>
        <w:pStyle w:val="NoSpacing"/>
      </w:pPr>
      <w:r>
        <w:rPr>
          <w:u w:val="single"/>
        </w:rPr>
        <w:t>John MIREFILD</w:t>
      </w:r>
      <w:r>
        <w:t xml:space="preserve">       (fl.1493-4)</w:t>
      </w:r>
    </w:p>
    <w:p w:rsidR="0029715E" w:rsidRDefault="0029715E" w:rsidP="0029715E">
      <w:pPr>
        <w:pStyle w:val="NoSpacing"/>
      </w:pPr>
      <w:r>
        <w:t>of Exeter.</w:t>
      </w:r>
    </w:p>
    <w:p w:rsidR="0029715E" w:rsidRDefault="0029715E" w:rsidP="0029715E">
      <w:pPr>
        <w:pStyle w:val="NoSpacing"/>
      </w:pPr>
    </w:p>
    <w:p w:rsidR="0029715E" w:rsidRDefault="0029715E" w:rsidP="0029715E">
      <w:pPr>
        <w:pStyle w:val="NoSpacing"/>
      </w:pPr>
    </w:p>
    <w:p w:rsidR="0029715E" w:rsidRDefault="0029715E" w:rsidP="0029715E">
      <w:pPr>
        <w:pStyle w:val="NoSpacing"/>
      </w:pPr>
      <w:r>
        <w:t xml:space="preserve">         1493-4</w:t>
      </w:r>
      <w:r>
        <w:tab/>
        <w:t>His former a</w:t>
      </w:r>
      <w:r>
        <w:t xml:space="preserve">pprentice, Roger Pascow(q.v.), </w:t>
      </w:r>
      <w:bookmarkStart w:id="0" w:name="_GoBack"/>
      <w:bookmarkEnd w:id="0"/>
      <w:r>
        <w:t xml:space="preserve">became a Freeman.   </w:t>
      </w:r>
    </w:p>
    <w:p w:rsidR="0029715E" w:rsidRDefault="0029715E" w:rsidP="0029715E">
      <w:pPr>
        <w:pStyle w:val="NoSpacing"/>
        <w:ind w:left="720" w:firstLine="720"/>
      </w:pPr>
      <w:r>
        <w:t>(“Exeter Freemen” p.61)</w:t>
      </w:r>
    </w:p>
    <w:p w:rsidR="0029715E" w:rsidRDefault="0029715E" w:rsidP="0029715E">
      <w:pPr>
        <w:pStyle w:val="NoSpacing"/>
      </w:pPr>
    </w:p>
    <w:p w:rsidR="0029715E" w:rsidRDefault="0029715E" w:rsidP="0029715E">
      <w:pPr>
        <w:pStyle w:val="NoSpacing"/>
      </w:pPr>
    </w:p>
    <w:p w:rsidR="006B2F86" w:rsidRPr="00E71FC3" w:rsidRDefault="0029715E" w:rsidP="0029715E">
      <w:pPr>
        <w:pStyle w:val="NoSpacing"/>
      </w:pPr>
      <w:r>
        <w:t>23 December 2016</w:t>
      </w:r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715E" w:rsidRDefault="0029715E" w:rsidP="00E71FC3">
      <w:pPr>
        <w:spacing w:after="0" w:line="240" w:lineRule="auto"/>
      </w:pPr>
      <w:r>
        <w:separator/>
      </w:r>
    </w:p>
  </w:endnote>
  <w:endnote w:type="continuationSeparator" w:id="0">
    <w:p w:rsidR="0029715E" w:rsidRDefault="0029715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715E" w:rsidRDefault="0029715E" w:rsidP="00E71FC3">
      <w:pPr>
        <w:spacing w:after="0" w:line="240" w:lineRule="auto"/>
      </w:pPr>
      <w:r>
        <w:separator/>
      </w:r>
    </w:p>
  </w:footnote>
  <w:footnote w:type="continuationSeparator" w:id="0">
    <w:p w:rsidR="0029715E" w:rsidRDefault="0029715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715E"/>
    <w:rsid w:val="001A7C09"/>
    <w:rsid w:val="0029715E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E408A3"/>
  <w15:chartTrackingRefBased/>
  <w15:docId w15:val="{F402D70E-0286-4227-BF1F-5819A1E8F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25</Words>
  <Characters>143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2017-01-17T22:39:00Z</dcterms:created>
  <dcterms:modified xsi:type="dcterms:W3CDTF">2017-01-17T22:40:00Z</dcterms:modified>
</cp:coreProperties>
</file>